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EAD25" w14:textId="77777777" w:rsidR="00472356" w:rsidRDefault="00472356" w:rsidP="004723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James SONGER </w:t>
      </w:r>
      <w:proofErr w:type="gramStart"/>
      <w:r>
        <w:rPr>
          <w:rFonts w:ascii="Times New Roman" w:hAnsi="Times New Roman" w:cs="Times New Roman"/>
          <w:u w:val="single"/>
        </w:rPr>
        <w:t>(?SOUGHER</w:t>
      </w:r>
      <w:proofErr w:type="gramEnd"/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 xml:space="preserve">      (fl.1484)</w:t>
      </w:r>
    </w:p>
    <w:p w14:paraId="5D752135" w14:textId="77777777" w:rsidR="00472356" w:rsidRDefault="00472356" w:rsidP="00472356">
      <w:pPr>
        <w:rPr>
          <w:rFonts w:ascii="Times New Roman" w:hAnsi="Times New Roman" w:cs="Times New Roman"/>
        </w:rPr>
      </w:pPr>
    </w:p>
    <w:p w14:paraId="7187D401" w14:textId="77777777" w:rsidR="00472356" w:rsidRDefault="00472356" w:rsidP="00472356">
      <w:pPr>
        <w:rPr>
          <w:rFonts w:ascii="Times New Roman" w:hAnsi="Times New Roman" w:cs="Times New Roman"/>
        </w:rPr>
      </w:pPr>
    </w:p>
    <w:p w14:paraId="02DD1DD5" w14:textId="77777777" w:rsidR="00472356" w:rsidRDefault="00472356" w:rsidP="004723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Rutters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77CE2468" w14:textId="77777777" w:rsidR="00472356" w:rsidRDefault="00472356" w:rsidP="004723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Stortford, Hertfordshire(q.v.).</w:t>
      </w:r>
    </w:p>
    <w:p w14:paraId="3A57942F" w14:textId="77777777" w:rsidR="00472356" w:rsidRDefault="00472356" w:rsidP="004723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CDC96EE" w14:textId="77777777" w:rsidR="00472356" w:rsidRDefault="00472356" w:rsidP="00472356">
      <w:pPr>
        <w:rPr>
          <w:rFonts w:ascii="Times New Roman" w:hAnsi="Times New Roman" w:cs="Times New Roman"/>
        </w:rPr>
      </w:pPr>
    </w:p>
    <w:p w14:paraId="459709B8" w14:textId="77777777" w:rsidR="00472356" w:rsidRDefault="00472356" w:rsidP="00472356">
      <w:pPr>
        <w:rPr>
          <w:rFonts w:ascii="Times New Roman" w:hAnsi="Times New Roman" w:cs="Times New Roman"/>
        </w:rPr>
      </w:pPr>
    </w:p>
    <w:p w14:paraId="4E5CA8D7" w14:textId="77777777" w:rsidR="00472356" w:rsidRDefault="00472356" w:rsidP="004723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2019</w:t>
      </w:r>
    </w:p>
    <w:p w14:paraId="53B27919" w14:textId="77777777" w:rsidR="006B2F86" w:rsidRPr="00E71FC3" w:rsidRDefault="004723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21C73" w14:textId="77777777" w:rsidR="00472356" w:rsidRDefault="00472356" w:rsidP="00E71FC3">
      <w:r>
        <w:separator/>
      </w:r>
    </w:p>
  </w:endnote>
  <w:endnote w:type="continuationSeparator" w:id="0">
    <w:p w14:paraId="591230B4" w14:textId="77777777" w:rsidR="00472356" w:rsidRDefault="004723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A712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C9FFC" w14:textId="77777777" w:rsidR="00472356" w:rsidRDefault="00472356" w:rsidP="00E71FC3">
      <w:r>
        <w:separator/>
      </w:r>
    </w:p>
  </w:footnote>
  <w:footnote w:type="continuationSeparator" w:id="0">
    <w:p w14:paraId="2724E6D3" w14:textId="77777777" w:rsidR="00472356" w:rsidRDefault="004723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356"/>
    <w:rsid w:val="001A7C09"/>
    <w:rsid w:val="0047235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B65A9"/>
  <w15:chartTrackingRefBased/>
  <w15:docId w15:val="{556E6560-D01B-47CA-8636-1A73789E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235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2019-01-18T21:36:00Z</dcterms:created>
  <dcterms:modified xsi:type="dcterms:W3CDTF">2019-01-18T21:41:00Z</dcterms:modified>
</cp:coreProperties>
</file>